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98283" w14:textId="3627CB2D" w:rsidR="005640D3" w:rsidRDefault="005640D3" w:rsidP="005640D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3C228D" w:rsidRPr="003C228D">
        <w:rPr>
          <w:rFonts w:cs="Arial"/>
          <w:b/>
          <w:sz w:val="24"/>
          <w:szCs w:val="24"/>
        </w:rPr>
        <w:t>R4-2004573</w:t>
      </w:r>
    </w:p>
    <w:p w14:paraId="4CC8E9FF" w14:textId="77777777" w:rsidR="005640D3" w:rsidRDefault="005640D3" w:rsidP="005640D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0B3DFCDB" w14:textId="57D0A398" w:rsidR="00830D78" w:rsidRPr="00830D78" w:rsidRDefault="00830D78" w:rsidP="005640D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  <w:bookmarkStart w:id="0" w:name="_Hlk37423985"/>
      <w:bookmarkStart w:id="1" w:name="_GoBack"/>
      <w:bookmarkEnd w:id="1"/>
    </w:p>
    <w:bookmarkEnd w:id="0"/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14CC3F89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640D3">
        <w:rPr>
          <w:rFonts w:ascii="Arial" w:eastAsia="Batang" w:hAnsi="Arial" w:cs="Arial"/>
          <w:b/>
          <w:lang w:eastAsia="zh-CN"/>
        </w:rPr>
        <w:t>New</w:t>
      </w:r>
      <w:r w:rsidR="00796991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4F3266A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640D3">
        <w:rPr>
          <w:rFonts w:ascii="Arial" w:eastAsia="Batang" w:hAnsi="Arial"/>
          <w:b/>
          <w:lang w:eastAsia="zh-CN"/>
        </w:rPr>
        <w:t>13</w:t>
      </w:r>
      <w:r w:rsidR="007E4110">
        <w:rPr>
          <w:rFonts w:ascii="Arial" w:eastAsia="Batang" w:hAnsi="Arial"/>
          <w:b/>
          <w:lang w:eastAsia="zh-CN"/>
        </w:rPr>
        <w:t>.</w:t>
      </w:r>
      <w:r w:rsidR="005640D3">
        <w:rPr>
          <w:rFonts w:ascii="Arial" w:eastAsia="Batang" w:hAnsi="Arial"/>
          <w:b/>
          <w:lang w:eastAsia="zh-CN"/>
        </w:rPr>
        <w:t>2</w:t>
      </w:r>
      <w:r w:rsidR="007E4110">
        <w:rPr>
          <w:rFonts w:ascii="Arial" w:eastAsia="Batang" w:hAnsi="Arial"/>
          <w:b/>
          <w:lang w:eastAsia="zh-CN"/>
        </w:rPr>
        <w:t>.</w:t>
      </w:r>
      <w:r w:rsidR="005640D3">
        <w:rPr>
          <w:rFonts w:ascii="Arial" w:eastAsia="Batang" w:hAnsi="Arial"/>
          <w:b/>
          <w:lang w:eastAsia="zh-CN"/>
        </w:rPr>
        <w:t>3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367E814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640D3">
        <w:t>New</w:t>
      </w:r>
      <w:r w:rsidR="00796991">
        <w:t xml:space="preserve">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B60257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0B3DFCE4" w14:textId="3289866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05C81D2F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</w:t>
      </w:r>
      <w:r w:rsidR="005640D3">
        <w:rPr>
          <w:rFonts w:eastAsia="Malgun Gothic"/>
          <w:lang w:eastAsia="ko-KR"/>
        </w:rPr>
        <w:t>Rel-17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47635C6A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 xml:space="preserve">of all </w:t>
      </w:r>
      <w:r w:rsidR="005640D3">
        <w:rPr>
          <w:bCs/>
        </w:rPr>
        <w:t>REL-17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5596C3D" w14:textId="6E97A410" w:rsidR="001B0201" w:rsidRDefault="005640D3" w:rsidP="001B0201">
      <w:pPr>
        <w:pStyle w:val="Caption"/>
        <w:keepNext/>
        <w:rPr>
          <w:sz w:val="28"/>
        </w:rPr>
      </w:pPr>
      <w:r>
        <w:t>Table 1-1: Individual combination names, proponents and supporting companies</w:t>
      </w: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0845372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3445C79" w14:textId="5CB0DE1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B49AEA6" w14:textId="310FA32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3C1A926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3EEB75A" w14:textId="46EE395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27FCF38E" w14:textId="6FCE472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4655D980" w:rsidR="00ED67DA" w:rsidRPr="005F0E32" w:rsidRDefault="005F0E32" w:rsidP="00ED67DA">
      <w:pPr>
        <w:spacing w:after="0"/>
        <w:rPr>
          <w:bCs/>
        </w:rPr>
      </w:pPr>
      <w:r>
        <w:rPr>
          <w:bCs/>
        </w:rPr>
        <w:t xml:space="preserve">of all </w:t>
      </w:r>
      <w:r w:rsidR="005640D3">
        <w:rPr>
          <w:bCs/>
        </w:rPr>
        <w:t>REL-17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66F20B2C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</w:t>
      </w:r>
      <w:r w:rsidR="005640D3">
        <w:rPr>
          <w:color w:val="0000FF"/>
        </w:rPr>
        <w:t>New</w:t>
      </w:r>
      <w:r>
        <w:rPr>
          <w:color w:val="0000FF"/>
        </w:rPr>
        <w:t xml:space="preserve">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205EB59C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 xml:space="preserve">TR </w:t>
            </w:r>
            <w:proofErr w:type="spellStart"/>
            <w:r w:rsidR="003C228D">
              <w:rPr>
                <w:rFonts w:ascii="Arial" w:hAnsi="Arial" w:cs="Arial"/>
                <w:sz w:val="16"/>
                <w:szCs w:val="16"/>
                <w:lang w:val="en-US"/>
              </w:rPr>
              <w:t>xx.xxx</w:t>
            </w:r>
            <w:proofErr w:type="spellEnd"/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3C228D">
              <w:rPr>
                <w:rFonts w:ascii="Arial" w:hAnsi="Arial" w:cs="Arial"/>
                <w:sz w:val="16"/>
                <w:szCs w:val="16"/>
                <w:lang w:val="en-US"/>
              </w:rPr>
              <w:t>xx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3C228D">
              <w:rPr>
                <w:rFonts w:ascii="Arial" w:hAnsi="Arial" w:cs="Arial"/>
                <w:sz w:val="16"/>
                <w:szCs w:val="16"/>
                <w:lang w:val="en-US"/>
              </w:rPr>
              <w:t>xx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989EFCD" w:rsidR="00FF3F0C" w:rsidRPr="007062D8" w:rsidRDefault="005640D3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TSG#93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F5622FE" w:rsidR="00E043B9" w:rsidRPr="00810587" w:rsidRDefault="005640D3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DE3DD60" w:rsidR="00E043B9" w:rsidRPr="00810587" w:rsidRDefault="005640D3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TSG#93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12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6685E8BA" w:rsidR="00557B2E" w:rsidRPr="00E17D0D" w:rsidRDefault="00557B2E" w:rsidP="001C5C86">
            <w:pPr>
              <w:pStyle w:val="TAL"/>
            </w:pP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3A3E109F" w:rsidR="00A81B2A" w:rsidRPr="00E17D0D" w:rsidRDefault="00A81B2A" w:rsidP="001C5C86">
            <w:pPr>
              <w:pStyle w:val="TAL"/>
              <w:rPr>
                <w:lang w:eastAsia="ja-JP"/>
              </w:rPr>
            </w:pP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A10708F" w:rsidR="00A81B2A" w:rsidRPr="00E17D0D" w:rsidRDefault="00A81B2A" w:rsidP="001C5C86">
            <w:pPr>
              <w:pStyle w:val="TAL"/>
              <w:rPr>
                <w:lang w:eastAsia="ja-JP"/>
              </w:rPr>
            </w:pP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63BB251E" w:rsidR="00A81B2A" w:rsidRPr="00E17D0D" w:rsidRDefault="00A81B2A" w:rsidP="001C5C86">
            <w:pPr>
              <w:pStyle w:val="TAL"/>
              <w:rPr>
                <w:lang w:eastAsia="ja-JP"/>
              </w:rPr>
            </w:pP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1D8BE3D1" w:rsidR="00A81B2A" w:rsidRPr="00E17D0D" w:rsidRDefault="00A81B2A" w:rsidP="001C5C86">
            <w:pPr>
              <w:pStyle w:val="TAL"/>
              <w:rPr>
                <w:lang w:eastAsia="ja-JP"/>
              </w:rPr>
            </w:pP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1AAF7C54" w:rsidR="00A81B2A" w:rsidRPr="00E17D0D" w:rsidRDefault="00A81B2A" w:rsidP="001C5C86">
            <w:pPr>
              <w:pStyle w:val="TAL"/>
              <w:rPr>
                <w:lang w:eastAsia="ja-JP"/>
              </w:rPr>
            </w:pP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59416D38"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3E07DADB" w:rsidR="00F64D1F" w:rsidRDefault="00F64D1F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4E63D169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6665786B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5DC98174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16781E27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19297DEF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67D10367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587C6E7E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38A7BD14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160D71EC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1CD8336B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2D394AB1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09F33255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51DEAC09" w:rsidR="00D51373" w:rsidRDefault="00D51373" w:rsidP="001C5C86">
            <w:pPr>
              <w:pStyle w:val="TAL"/>
              <w:rPr>
                <w:lang w:eastAsia="ja-JP"/>
              </w:rPr>
            </w:pP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667AC835" w:rsidR="0092776D" w:rsidRPr="00D51373" w:rsidRDefault="0092776D" w:rsidP="001C5C86">
            <w:pPr>
              <w:pStyle w:val="TAL"/>
              <w:rPr>
                <w:lang w:eastAsia="ja-JP"/>
              </w:rPr>
            </w:pP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0F5F8B86" w:rsidR="00653EB5" w:rsidRPr="00A04B4D" w:rsidRDefault="00653EB5" w:rsidP="001C5C86">
            <w:pPr>
              <w:pStyle w:val="TAL"/>
              <w:rPr>
                <w:lang w:eastAsia="ja-JP"/>
              </w:rPr>
            </w:pP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5F78473B" w:rsidR="00653EB5" w:rsidRPr="00A04B4D" w:rsidRDefault="00653EB5" w:rsidP="001C5C86">
            <w:pPr>
              <w:pStyle w:val="TAL"/>
              <w:rPr>
                <w:lang w:eastAsia="ja-JP"/>
              </w:rPr>
            </w:pP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24517B13" w:rsidR="00653EB5" w:rsidRPr="00A04B4D" w:rsidRDefault="00653EB5" w:rsidP="001C5C86">
            <w:pPr>
              <w:pStyle w:val="TAL"/>
              <w:rPr>
                <w:lang w:eastAsia="ja-JP"/>
              </w:rPr>
            </w:pP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64EB5D2B" w:rsidR="00366E1C" w:rsidRPr="00366E1C" w:rsidRDefault="00366E1C" w:rsidP="001C5C86">
            <w:pPr>
              <w:pStyle w:val="TAL"/>
              <w:rPr>
                <w:lang w:eastAsia="ja-JP"/>
              </w:rPr>
            </w:pP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34622F96" w:rsidR="00366E1C" w:rsidRPr="00366E1C" w:rsidRDefault="00366E1C" w:rsidP="001C5C86">
            <w:pPr>
              <w:pStyle w:val="TAL"/>
              <w:rPr>
                <w:lang w:eastAsia="ja-JP"/>
              </w:rPr>
            </w:pP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35C855B9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618D77F1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0B3F3B4F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13D3089D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21FE2A61" w:rsidR="00F64FCD" w:rsidRPr="00AB06B9" w:rsidRDefault="00F64FCD" w:rsidP="001C5C86">
            <w:pPr>
              <w:pStyle w:val="TAL"/>
              <w:rPr>
                <w:lang w:eastAsia="ja-JP"/>
              </w:rPr>
            </w:pPr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2EAC9FAF" w:rsidR="00AB06B9" w:rsidRPr="00AB06B9" w:rsidRDefault="00AB06B9" w:rsidP="001C5C86">
            <w:pPr>
              <w:pStyle w:val="TAL"/>
              <w:rPr>
                <w:lang w:eastAsia="ja-JP"/>
              </w:rPr>
            </w:pP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2F76CB40" w:rsidR="00AB06B9" w:rsidRPr="00AB06B9" w:rsidRDefault="00AB06B9" w:rsidP="001C5C86">
            <w:pPr>
              <w:pStyle w:val="TAL"/>
              <w:rPr>
                <w:lang w:eastAsia="ja-JP"/>
              </w:rPr>
            </w:pP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CD7B55" w:rsidRDefault="00CD7B55">
      <w:r>
        <w:separator/>
      </w:r>
    </w:p>
  </w:endnote>
  <w:endnote w:type="continuationSeparator" w:id="0">
    <w:p w14:paraId="23CEA08B" w14:textId="77777777" w:rsidR="00CD7B55" w:rsidRDefault="00CD7B55">
      <w:r>
        <w:continuationSeparator/>
      </w:r>
    </w:p>
  </w:endnote>
  <w:endnote w:type="continuationNotice" w:id="1">
    <w:p w14:paraId="7F0150DC" w14:textId="77777777" w:rsidR="00CD7B55" w:rsidRDefault="00CD7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CD7B55" w:rsidRDefault="00CD7B55">
      <w:r>
        <w:separator/>
      </w:r>
    </w:p>
  </w:footnote>
  <w:footnote w:type="continuationSeparator" w:id="0">
    <w:p w14:paraId="40AD5D04" w14:textId="77777777" w:rsidR="00CD7B55" w:rsidRDefault="00CD7B55">
      <w:r>
        <w:continuationSeparator/>
      </w:r>
    </w:p>
  </w:footnote>
  <w:footnote w:type="continuationNotice" w:id="1">
    <w:p w14:paraId="159D68E3" w14:textId="77777777" w:rsidR="00CD7B55" w:rsidRDefault="00CD7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577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60159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228D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272C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42E7E"/>
    <w:rsid w:val="00551958"/>
    <w:rsid w:val="00552C2C"/>
    <w:rsid w:val="005555B7"/>
    <w:rsid w:val="005562A8"/>
    <w:rsid w:val="005573BB"/>
    <w:rsid w:val="00557B2E"/>
    <w:rsid w:val="00561267"/>
    <w:rsid w:val="005640D3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D6F09"/>
    <w:rsid w:val="006E0F19"/>
    <w:rsid w:val="006E1C4C"/>
    <w:rsid w:val="006E1FDA"/>
    <w:rsid w:val="006E5299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74078"/>
    <w:rsid w:val="00882175"/>
    <w:rsid w:val="0088222A"/>
    <w:rsid w:val="00883AC0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255E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269BB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92BE6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192DA-3B97-44AF-AA8C-72BAB3628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7</Pages>
  <Words>1694</Words>
  <Characters>8658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10332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102</cp:revision>
  <cp:lastPrinted>2000-02-29T10:31:00Z</cp:lastPrinted>
  <dcterms:created xsi:type="dcterms:W3CDTF">2018-12-03T08:49:00Z</dcterms:created>
  <dcterms:modified xsi:type="dcterms:W3CDTF">2020-04-10T17:23:00Z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